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B3927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AMONDESHAM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4CC7E02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B01D9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2A39F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4E5BD0AB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33611C05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Herefordshire, the taxes of a fifteenth and a tenth.</w:t>
      </w:r>
    </w:p>
    <w:p w14:paraId="2F7CB4DF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5E33ACAC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41E45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BA2A77" w14:textId="77777777" w:rsidR="00317D41" w:rsidRDefault="00317D41" w:rsidP="00317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427185D1" w14:textId="32E0CBE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31B67" w14:textId="77777777" w:rsidR="00317D41" w:rsidRDefault="00317D41" w:rsidP="009139A6">
      <w:r>
        <w:separator/>
      </w:r>
    </w:p>
  </w:endnote>
  <w:endnote w:type="continuationSeparator" w:id="0">
    <w:p w14:paraId="508005E8" w14:textId="77777777" w:rsidR="00317D41" w:rsidRDefault="00317D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B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EA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F0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83D0" w14:textId="77777777" w:rsidR="00317D41" w:rsidRDefault="00317D41" w:rsidP="009139A6">
      <w:r>
        <w:separator/>
      </w:r>
    </w:p>
  </w:footnote>
  <w:footnote w:type="continuationSeparator" w:id="0">
    <w:p w14:paraId="5C09187C" w14:textId="77777777" w:rsidR="00317D41" w:rsidRDefault="00317D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FC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31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2D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41"/>
    <w:rsid w:val="000666E0"/>
    <w:rsid w:val="002510B7"/>
    <w:rsid w:val="00317D4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CB627"/>
  <w15:chartTrackingRefBased/>
  <w15:docId w15:val="{14724D8E-A928-4CD9-8156-97FB4DFE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2021-10-29T19:58:00Z</dcterms:created>
  <dcterms:modified xsi:type="dcterms:W3CDTF">2021-10-29T19:58:00Z</dcterms:modified>
</cp:coreProperties>
</file>